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2520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25205">
              <w:rPr>
                <w:b/>
                <w:sz w:val="26"/>
                <w:szCs w:val="26"/>
                <w:lang w:val="en-US"/>
              </w:rPr>
              <w:t>203C_100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25205" w:rsidRDefault="00D85A4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25205">
              <w:rPr>
                <w:b/>
                <w:sz w:val="26"/>
                <w:szCs w:val="26"/>
                <w:lang w:val="en-US"/>
              </w:rPr>
              <w:t>2057657</w:t>
            </w:r>
            <w:r w:rsidR="00C44B8B" w:rsidRPr="0062520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25166">
        <w:rPr>
          <w:b/>
          <w:sz w:val="26"/>
          <w:szCs w:val="26"/>
        </w:rPr>
        <w:t>(</w:t>
      </w:r>
      <w:r w:rsidR="00D85A40" w:rsidRPr="003F0CF0">
        <w:rPr>
          <w:b/>
          <w:sz w:val="26"/>
          <w:szCs w:val="26"/>
        </w:rPr>
        <w:t xml:space="preserve">Траверса ТН8 с </w:t>
      </w:r>
      <w:r w:rsidR="00251F40">
        <w:rPr>
          <w:b/>
          <w:sz w:val="26"/>
          <w:szCs w:val="26"/>
        </w:rPr>
        <w:t xml:space="preserve">хомутом </w:t>
      </w:r>
      <w:r w:rsidR="00D85A40" w:rsidRPr="003F0CF0">
        <w:rPr>
          <w:b/>
          <w:sz w:val="26"/>
          <w:szCs w:val="26"/>
        </w:rPr>
        <w:t>Х10</w:t>
      </w:r>
      <w:r w:rsidR="00125166">
        <w:rPr>
          <w:b/>
          <w:sz w:val="26"/>
          <w:szCs w:val="26"/>
        </w:rPr>
        <w:t>)</w:t>
      </w:r>
      <w:r w:rsidR="00662AF3" w:rsidRPr="00662AF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62AF3">
        <w:rPr>
          <w:b/>
          <w:sz w:val="26"/>
          <w:szCs w:val="26"/>
          <w:u w:val="single"/>
        </w:rPr>
        <w:t>203</w:t>
      </w:r>
      <w:r w:rsidR="00F115B9" w:rsidRPr="00662AF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25166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125166">
        <w:rPr>
          <w:sz w:val="24"/>
          <w:szCs w:val="24"/>
        </w:rPr>
        <w:t xml:space="preserve">Технические требования, характеристики </w:t>
      </w:r>
      <w:r w:rsidR="00D601A5" w:rsidRPr="00125166">
        <w:rPr>
          <w:sz w:val="24"/>
          <w:szCs w:val="24"/>
        </w:rPr>
        <w:t>траверс</w:t>
      </w:r>
      <w:r w:rsidR="004F4E9E" w:rsidRPr="00125166">
        <w:rPr>
          <w:sz w:val="24"/>
          <w:szCs w:val="24"/>
        </w:rPr>
        <w:t xml:space="preserve"> должны соответствовать </w:t>
      </w:r>
      <w:r w:rsidR="001759FB" w:rsidRPr="00125166">
        <w:rPr>
          <w:sz w:val="24"/>
          <w:szCs w:val="24"/>
        </w:rPr>
        <w:t>требованиям</w:t>
      </w:r>
      <w:r w:rsidR="003F0CF0" w:rsidRPr="00125166">
        <w:rPr>
          <w:sz w:val="24"/>
          <w:szCs w:val="24"/>
        </w:rPr>
        <w:t xml:space="preserve"> </w:t>
      </w:r>
      <w:bookmarkStart w:id="1" w:name="Поле4"/>
      <w:r w:rsidR="003F0CF0" w:rsidRPr="00125166">
        <w:rPr>
          <w:sz w:val="24"/>
          <w:szCs w:val="24"/>
        </w:rPr>
        <w:t>Ти</w:t>
      </w:r>
      <w:r w:rsidR="00D85A40" w:rsidRPr="00125166">
        <w:rPr>
          <w:sz w:val="24"/>
          <w:szCs w:val="24"/>
        </w:rPr>
        <w:t>пов</w:t>
      </w:r>
      <w:r w:rsidR="00251F40">
        <w:rPr>
          <w:sz w:val="24"/>
          <w:szCs w:val="24"/>
        </w:rPr>
        <w:t>ых</w:t>
      </w:r>
      <w:r w:rsidR="00D85A40" w:rsidRPr="00125166">
        <w:rPr>
          <w:sz w:val="24"/>
          <w:szCs w:val="24"/>
        </w:rPr>
        <w:t xml:space="preserve"> проект</w:t>
      </w:r>
      <w:r w:rsidR="00251F40">
        <w:rPr>
          <w:sz w:val="24"/>
          <w:szCs w:val="24"/>
        </w:rPr>
        <w:t>ов</w:t>
      </w:r>
      <w:r w:rsidR="00D85A40" w:rsidRPr="00125166">
        <w:rPr>
          <w:sz w:val="24"/>
          <w:szCs w:val="24"/>
        </w:rPr>
        <w:t xml:space="preserve"> 3.407.1-136.3-27, 3.407.1-136.3-37</w:t>
      </w:r>
      <w:r w:rsidR="0073431B" w:rsidRPr="00125166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32A3" w:rsidRDefault="00FA32A3" w:rsidP="00662A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A32A3" w:rsidRDefault="00FA32A3" w:rsidP="00FA32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A32A3" w:rsidRDefault="00FA32A3" w:rsidP="00FA32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A32A3" w:rsidRDefault="00FA32A3" w:rsidP="00FA32A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A32A3" w:rsidRDefault="00FA32A3" w:rsidP="00FA32A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A32A3" w:rsidRDefault="00FA32A3" w:rsidP="00FA32A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32A3" w:rsidRDefault="00FA32A3" w:rsidP="00FA32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A32A3" w:rsidRDefault="00662AF3" w:rsidP="00FA32A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25166">
        <w:rPr>
          <w:sz w:val="24"/>
          <w:szCs w:val="24"/>
        </w:rPr>
        <w:t>Типов</w:t>
      </w:r>
      <w:r w:rsidR="00251F40">
        <w:rPr>
          <w:sz w:val="24"/>
          <w:szCs w:val="24"/>
        </w:rPr>
        <w:t>ых</w:t>
      </w:r>
      <w:r w:rsidRPr="00125166">
        <w:rPr>
          <w:sz w:val="24"/>
          <w:szCs w:val="24"/>
        </w:rPr>
        <w:t xml:space="preserve"> проект</w:t>
      </w:r>
      <w:r w:rsidR="00251F40">
        <w:rPr>
          <w:sz w:val="24"/>
          <w:szCs w:val="24"/>
        </w:rPr>
        <w:t>ов</w:t>
      </w:r>
      <w:r w:rsidRPr="00125166">
        <w:rPr>
          <w:sz w:val="24"/>
          <w:szCs w:val="24"/>
        </w:rPr>
        <w:t xml:space="preserve"> 3.407.1-136.3-27, 3.407.1-136.3-37</w:t>
      </w:r>
      <w:r w:rsidR="00FA32A3">
        <w:rPr>
          <w:sz w:val="26"/>
          <w:szCs w:val="26"/>
        </w:rPr>
        <w:t>;</w:t>
      </w:r>
    </w:p>
    <w:p w:rsidR="00FA32A3" w:rsidRDefault="00FA32A3" w:rsidP="00FA32A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A32A3" w:rsidRDefault="00FA32A3" w:rsidP="00FA32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A32A3" w:rsidRDefault="00FA32A3" w:rsidP="00FA32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A32A3" w:rsidRDefault="00FA32A3" w:rsidP="00FA32A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A32A3" w:rsidRDefault="00FA32A3" w:rsidP="00662A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2A3" w:rsidRDefault="00FA32A3" w:rsidP="00662A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2A3" w:rsidRDefault="00FA32A3" w:rsidP="00662AF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A32A3" w:rsidRDefault="00FA32A3" w:rsidP="00FA32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A32A3" w:rsidRDefault="00FA32A3" w:rsidP="00FA32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A32A3" w:rsidRDefault="00FA32A3" w:rsidP="00FA32A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A32A3" w:rsidRDefault="00FA32A3" w:rsidP="00662AF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A32A3" w:rsidRDefault="00FA32A3" w:rsidP="00FA32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A32A3" w:rsidRDefault="00FA32A3" w:rsidP="00FA32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BCA" w:rsidRDefault="00321BCA">
      <w:r>
        <w:separator/>
      </w:r>
    </w:p>
  </w:endnote>
  <w:endnote w:type="continuationSeparator" w:id="0">
    <w:p w:rsidR="00321BCA" w:rsidRDefault="0032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BCA" w:rsidRDefault="00321BCA">
      <w:r>
        <w:separator/>
      </w:r>
    </w:p>
  </w:footnote>
  <w:footnote w:type="continuationSeparator" w:id="0">
    <w:p w:rsidR="00321BCA" w:rsidRDefault="00321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A723D3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4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166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818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F40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C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3928"/>
    <w:rsid w:val="003D405F"/>
    <w:rsid w:val="003D644A"/>
    <w:rsid w:val="003D6545"/>
    <w:rsid w:val="003D7943"/>
    <w:rsid w:val="003D7B36"/>
    <w:rsid w:val="003D7B41"/>
    <w:rsid w:val="003E2BE8"/>
    <w:rsid w:val="003E7D01"/>
    <w:rsid w:val="003F0CF0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205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AF3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30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B1F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038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B7E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F0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A40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552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2A3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D469D-7A05-41F8-8B12-E82796426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3F6DA-9A80-42D8-A44F-CC85EEAECA2C}"/>
</file>

<file path=customXml/itemProps2.xml><?xml version="1.0" encoding="utf-8"?>
<ds:datastoreItem xmlns:ds="http://schemas.openxmlformats.org/officeDocument/2006/customXml" ds:itemID="{6DEFC475-A1D1-4FCD-9B0D-1EF63729CCC7}"/>
</file>

<file path=customXml/itemProps3.xml><?xml version="1.0" encoding="utf-8"?>
<ds:datastoreItem xmlns:ds="http://schemas.openxmlformats.org/officeDocument/2006/customXml" ds:itemID="{DF63E650-5B06-4B94-AB92-02BB69E00512}"/>
</file>

<file path=customXml/itemProps4.xml><?xml version="1.0" encoding="utf-8"?>
<ds:datastoreItem xmlns:ds="http://schemas.openxmlformats.org/officeDocument/2006/customXml" ds:itemID="{4E4C2D94-B1DF-4D89-B34D-3F006EB2A0B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73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2015-05-05T08:14:00Z</cp:lastPrinted>
  <dcterms:created xsi:type="dcterms:W3CDTF">2015-04-23T13:15:00Z</dcterms:created>
  <dcterms:modified xsi:type="dcterms:W3CDTF">2015-09-28T17:06:00Z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